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DEGHERE</w:t>
      </w:r>
      <w:r>
        <w:rPr>
          <w:rFonts w:ascii="Times New Roman" w:hAnsi="Times New Roman" w:cs="Times New Roman"/>
          <w:sz w:val="24"/>
          <w:szCs w:val="24"/>
        </w:rPr>
        <w:t xml:space="preserve">        (fl.1429)</w:t>
      </w:r>
    </w:p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Skinner.</w:t>
      </w:r>
    </w:p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Walter Pope(q.v.).   (“Exeter Freemen” p.47)</w:t>
      </w:r>
    </w:p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May1429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2E52" w:rsidRDefault="00642E52" w:rsidP="00642E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E52" w:rsidRDefault="00642E52" w:rsidP="00564E3C">
      <w:pPr>
        <w:spacing w:after="0" w:line="240" w:lineRule="auto"/>
      </w:pPr>
      <w:r>
        <w:separator/>
      </w:r>
    </w:p>
  </w:endnote>
  <w:endnote w:type="continuationSeparator" w:id="0">
    <w:p w:rsidR="00642E52" w:rsidRDefault="00642E5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42E52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E52" w:rsidRDefault="00642E52" w:rsidP="00564E3C">
      <w:pPr>
        <w:spacing w:after="0" w:line="240" w:lineRule="auto"/>
      </w:pPr>
      <w:r>
        <w:separator/>
      </w:r>
    </w:p>
  </w:footnote>
  <w:footnote w:type="continuationSeparator" w:id="0">
    <w:p w:rsidR="00642E52" w:rsidRDefault="00642E5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E52"/>
    <w:rsid w:val="00372DC6"/>
    <w:rsid w:val="00564E3C"/>
    <w:rsid w:val="00642E52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5ACFCD-F7A7-4FAC-8B47-C41C499E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2015-12-10T21:58:00Z</dcterms:created>
  <dcterms:modified xsi:type="dcterms:W3CDTF">2015-12-10T21:59:00Z</dcterms:modified>
</cp:coreProperties>
</file>